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E80627" w14:textId="77777777" w:rsidR="00037CDA" w:rsidRPr="009500C1" w:rsidRDefault="00037CDA" w:rsidP="0022122D">
      <w:pPr>
        <w:pStyle w:val="a5"/>
        <w:jc w:val="right"/>
        <w:rPr>
          <w:rFonts w:ascii="Arial Narrow" w:hAnsi="Arial Narrow"/>
          <w:sz w:val="2"/>
          <w:szCs w:val="2"/>
        </w:rPr>
      </w:pP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ДОВЕРЕННОСТЬ ФОРМА </w:t>
      </w:r>
      <w:r w:rsidRPr="00CD5C19">
        <w:rPr>
          <w:rFonts w:ascii="Arial Narrow" w:hAnsi="Arial Narrow"/>
          <w:noProof/>
          <w:color w:val="FFFFFF" w:themeColor="background1"/>
          <w:sz w:val="2"/>
          <w:szCs w:val="2"/>
        </w:rPr>
        <w:t>12</w:t>
      </w: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 </w:t>
      </w:r>
      <w:r w:rsidRPr="00CD5C19">
        <w:rPr>
          <w:rFonts w:ascii="Arial Narrow" w:hAnsi="Arial Narrow"/>
          <w:noProof/>
          <w:color w:val="FFFFFF" w:themeColor="background1"/>
          <w:sz w:val="2"/>
          <w:szCs w:val="2"/>
        </w:rPr>
        <w:t>НА РАСПОРЯЖЕНИЕ АВТОМОБИЛЕМ БЕЗ ПРОДАЖИ</w:t>
      </w: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037CDA" w:rsidRPr="004E0853" w14:paraId="04FDC981" w14:textId="77777777" w:rsidTr="00AB6FA2">
        <w:tc>
          <w:tcPr>
            <w:tcW w:w="10207" w:type="dxa"/>
            <w:vAlign w:val="center"/>
          </w:tcPr>
          <w:p w14:paraId="0D40CC87" w14:textId="77777777" w:rsidR="00037CDA" w:rsidRPr="003A49C5" w:rsidRDefault="00DE4216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>
              <w:rPr>
                <w:rFonts w:ascii="Arial Narrow" w:hAnsi="Arial Narrow"/>
                <w:b/>
                <w:sz w:val="26"/>
                <w:szCs w:val="26"/>
              </w:rPr>
              <w:t>ДОВЕРЕННОСТЬ</w:t>
            </w:r>
          </w:p>
          <w:p w14:paraId="09F32007" w14:textId="77777777" w:rsidR="00037CDA" w:rsidRPr="003A49C5" w:rsidRDefault="00037CDA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 w:rsidRPr="003A49C5">
              <w:rPr>
                <w:rFonts w:ascii="Arial Narrow" w:hAnsi="Arial Narrow"/>
                <w:b/>
                <w:sz w:val="26"/>
                <w:szCs w:val="26"/>
              </w:rPr>
              <w:t>Греческая Республика, город Афины</w:t>
            </w:r>
          </w:p>
          <w:p w14:paraId="4F205CDF" w14:textId="735FFE34" w:rsidR="00037CDA" w:rsidRPr="00FF7B95" w:rsidRDefault="00037CDA" w:rsidP="001F7938">
            <w:pPr>
              <w:spacing w:before="120" w:line="240" w:lineRule="auto"/>
              <w:ind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____________________________________________________две тысячи </w:t>
            </w:r>
            <w:r w:rsidR="00D033D4">
              <w:rPr>
                <w:rFonts w:ascii="Arial Narrow" w:hAnsi="Arial Narrow"/>
                <w:sz w:val="26"/>
                <w:szCs w:val="26"/>
              </w:rPr>
              <w:t>двадцат</w:t>
            </w:r>
            <w:r w:rsidR="00615C96">
              <w:rPr>
                <w:rFonts w:ascii="Arial Narrow" w:hAnsi="Arial Narrow"/>
                <w:sz w:val="26"/>
                <w:szCs w:val="26"/>
              </w:rPr>
              <w:t xml:space="preserve">ь </w:t>
            </w:r>
            <w:r w:rsidR="00995578" w:rsidRPr="00995578">
              <w:rPr>
                <w:rFonts w:ascii="Arial Narrow" w:hAnsi="Arial Narrow"/>
                <w:sz w:val="26"/>
                <w:szCs w:val="26"/>
              </w:rPr>
              <w:t>пятого</w:t>
            </w:r>
            <w:r w:rsidR="00D033D4">
              <w:rPr>
                <w:rFonts w:ascii="Arial Narrow" w:hAnsi="Arial Narrow"/>
                <w:sz w:val="24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года</w:t>
            </w:r>
          </w:p>
          <w:p w14:paraId="2797B6EC" w14:textId="77777777" w:rsidR="00037CDA" w:rsidRPr="00FF7B95" w:rsidRDefault="00037CDA" w:rsidP="001F7938">
            <w:pPr>
              <w:spacing w:line="240" w:lineRule="auto"/>
              <w:ind w:right="3266" w:firstLine="0"/>
              <w:jc w:val="center"/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</w:pPr>
            <w:r w:rsidRPr="00FF7B95"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  <w:t>(</w:t>
            </w:r>
            <w:r w:rsidRPr="001F7938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Ч И С Л О   И   М Е С Я Ц  П Р О П И С Ь Ю)</w:t>
            </w:r>
          </w:p>
          <w:p w14:paraId="02514265" w14:textId="77777777" w:rsidR="00037CDA" w:rsidRPr="00FF7B95" w:rsidRDefault="00037CD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Я, </w:t>
            </w:r>
            <w:r>
              <w:rPr>
                <w:rFonts w:ascii="Arial Narrow" w:hAnsi="Arial Narrow"/>
                <w:sz w:val="26"/>
                <w:szCs w:val="26"/>
              </w:rPr>
              <w:t>(Ф.И.О.)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_____________</w:t>
            </w:r>
            <w:r>
              <w:rPr>
                <w:rFonts w:ascii="Arial Narrow" w:hAnsi="Arial Narrow"/>
                <w:sz w:val="26"/>
                <w:szCs w:val="26"/>
              </w:rPr>
              <w:t>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_________________________________________________________,</w:t>
            </w:r>
          </w:p>
          <w:p w14:paraId="026CDB30" w14:textId="77777777" w:rsidR="00037CDA" w:rsidRPr="00FF7B95" w:rsidRDefault="00037CD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 w:rsidR="00BF3F8C">
              <w:rPr>
                <w:rFonts w:ascii="Arial Narrow" w:hAnsi="Arial Narrow"/>
                <w:sz w:val="26"/>
                <w:szCs w:val="26"/>
              </w:rPr>
              <w:t xml:space="preserve"> ________</w:t>
            </w:r>
            <w:r>
              <w:rPr>
                <w:rFonts w:ascii="Arial Narrow" w:hAnsi="Arial Narrow"/>
                <w:sz w:val="26"/>
                <w:szCs w:val="26"/>
              </w:rPr>
              <w:t>__________________ г.,</w:t>
            </w:r>
          </w:p>
          <w:p w14:paraId="25216049" w14:textId="77777777" w:rsidR="00037CDA" w:rsidRPr="00FF7B95" w:rsidRDefault="00037CD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0C77A291" w14:textId="77777777" w:rsidR="00037CDA" w:rsidRPr="00FF7B95" w:rsidRDefault="00DE4216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037CDA" w:rsidRPr="00FF7B95">
              <w:rPr>
                <w:rFonts w:ascii="Arial Narrow" w:hAnsi="Arial Narrow"/>
                <w:sz w:val="26"/>
                <w:szCs w:val="26"/>
              </w:rPr>
              <w:t>:____________________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037CDA" w:rsidRPr="00FF7B95">
              <w:rPr>
                <w:rFonts w:ascii="Arial Narrow" w:hAnsi="Arial Narrow"/>
                <w:sz w:val="26"/>
                <w:szCs w:val="26"/>
              </w:rPr>
              <w:t>____________________________________________</w:t>
            </w:r>
          </w:p>
          <w:p w14:paraId="64A43C89" w14:textId="77777777" w:rsidR="00037CDA" w:rsidRPr="00FF7B95" w:rsidRDefault="00037CD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0BB345E4" w14:textId="77777777" w:rsidR="00037CDA" w:rsidRPr="00FF7B95" w:rsidRDefault="00037CD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778CE170" w14:textId="77777777" w:rsidR="00037CDA" w:rsidRPr="00FF7B95" w:rsidRDefault="00037CD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проживающий(ая) по адресу: ____________________________________________________________</w:t>
            </w:r>
          </w:p>
          <w:p w14:paraId="72B18CEE" w14:textId="77777777" w:rsidR="00037CDA" w:rsidRPr="00FF7B95" w:rsidRDefault="00037CD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___________________________________________________________________, 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>ДОВЕРЯЮ</w:t>
            </w:r>
          </w:p>
          <w:p w14:paraId="2078816C" w14:textId="77777777" w:rsidR="00037CDA" w:rsidRPr="00FF7B95" w:rsidRDefault="00037CD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(Ф.И.О.):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___________________________________________________________________,</w:t>
            </w:r>
          </w:p>
          <w:p w14:paraId="4A09C28F" w14:textId="77777777" w:rsidR="00037CDA" w:rsidRPr="00FF7B95" w:rsidRDefault="00037CD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____</w:t>
            </w:r>
            <w:r w:rsidR="00DE4216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__________________ г.,</w:t>
            </w:r>
          </w:p>
          <w:p w14:paraId="7379B5DF" w14:textId="77777777" w:rsidR="00037CDA" w:rsidRPr="00FF7B95" w:rsidRDefault="00037CD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DE4216">
              <w:rPr>
                <w:rFonts w:ascii="Arial Narrow" w:hAnsi="Arial Narrow"/>
                <w:sz w:val="26"/>
                <w:szCs w:val="26"/>
              </w:rPr>
              <w:t>___________</w:t>
            </w:r>
            <w:r>
              <w:rPr>
                <w:rFonts w:ascii="Arial Narrow" w:hAnsi="Arial Narrow"/>
                <w:sz w:val="26"/>
                <w:szCs w:val="26"/>
              </w:rPr>
              <w:t>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1F43289F" w14:textId="77777777" w:rsidR="00037CDA" w:rsidRPr="00FF7B95" w:rsidRDefault="00DE4216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037CDA" w:rsidRPr="00FF7B95">
              <w:rPr>
                <w:rFonts w:ascii="Arial Narrow" w:hAnsi="Arial Narrow"/>
                <w:sz w:val="26"/>
                <w:szCs w:val="26"/>
              </w:rPr>
              <w:t>:___________________________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037CDA" w:rsidRPr="00FF7B95">
              <w:rPr>
                <w:rFonts w:ascii="Arial Narrow" w:hAnsi="Arial Narrow"/>
                <w:sz w:val="26"/>
                <w:szCs w:val="26"/>
              </w:rPr>
              <w:t>_____________________________________</w:t>
            </w:r>
          </w:p>
          <w:p w14:paraId="6E7A11EF" w14:textId="77777777" w:rsidR="00037CDA" w:rsidRPr="00FF7B95" w:rsidRDefault="00037CD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5C0EE42D" w14:textId="77777777" w:rsidR="00037CDA" w:rsidRPr="00FF7B95" w:rsidRDefault="00037CD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425470FB" w14:textId="77777777" w:rsidR="00037CDA" w:rsidRPr="00FF7B95" w:rsidRDefault="00037CD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проживающему(ей) по адресу: _______</w:t>
            </w:r>
            <w:r w:rsidR="00DE4216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</w:t>
            </w:r>
          </w:p>
          <w:p w14:paraId="3C7F36D5" w14:textId="77777777" w:rsidR="00037CDA" w:rsidRPr="00FF7B95" w:rsidRDefault="00037CD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_____________________________________________________________________________________ , </w:t>
            </w:r>
          </w:p>
          <w:p w14:paraId="77676790" w14:textId="77777777" w:rsidR="00306338" w:rsidRPr="00306338" w:rsidRDefault="00037CDA" w:rsidP="00EE7166">
            <w:pPr>
              <w:spacing w:line="240" w:lineRule="auto"/>
              <w:ind w:firstLine="0"/>
              <w:rPr>
                <w:rFonts w:ascii="Arial Narrow" w:hAnsi="Arial Narrow" w:cs="Times New Roman"/>
                <w:noProof/>
                <w:sz w:val="16"/>
                <w:szCs w:val="16"/>
              </w:rPr>
            </w:pPr>
            <w:r w:rsidRPr="00715539">
              <w:rPr>
                <w:rFonts w:ascii="Arial Narrow" w:hAnsi="Arial Narrow" w:cs="Times New Roman"/>
                <w:noProof/>
                <w:sz w:val="22"/>
              </w:rPr>
              <w:t>управлять и распоряжаться принадлежащим мне на праве собственности автомобилем: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марка </w:t>
            </w:r>
            <w:r w:rsidRPr="00037CDA">
              <w:rPr>
                <w:rFonts w:ascii="Arial Narrow" w:hAnsi="Arial Narrow" w:cs="Times New Roman"/>
                <w:noProof/>
                <w:sz w:val="32"/>
              </w:rPr>
              <w:t>__________________________________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 , цвет </w:t>
            </w:r>
            <w:r w:rsidRPr="00037CDA">
              <w:rPr>
                <w:rFonts w:ascii="Arial Narrow" w:hAnsi="Arial Narrow" w:cs="Times New Roman"/>
                <w:noProof/>
                <w:sz w:val="32"/>
              </w:rPr>
              <w:t>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,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год выпуска </w:t>
            </w:r>
            <w:r w:rsidRPr="00037CDA">
              <w:rPr>
                <w:rFonts w:ascii="Arial Narrow" w:hAnsi="Arial Narrow" w:cs="Times New Roman"/>
                <w:noProof/>
                <w:sz w:val="32"/>
              </w:rPr>
              <w:t>_____________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 , государственный регистрационный номер </w:t>
            </w:r>
            <w:r w:rsidRPr="00037CDA">
              <w:rPr>
                <w:rFonts w:ascii="Arial Narrow" w:hAnsi="Arial Narrow" w:cs="Times New Roman"/>
                <w:noProof/>
                <w:sz w:val="32"/>
              </w:rPr>
              <w:t>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,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двигатель № </w:t>
            </w:r>
            <w:r w:rsidRPr="00037CDA">
              <w:rPr>
                <w:rFonts w:ascii="Arial Narrow" w:hAnsi="Arial Narrow" w:cs="Times New Roman"/>
                <w:noProof/>
                <w:sz w:val="32"/>
              </w:rPr>
              <w:t>______________________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 , кузов/шасси № </w:t>
            </w:r>
            <w:r w:rsidRPr="00037CDA">
              <w:rPr>
                <w:rFonts w:ascii="Arial Narrow" w:hAnsi="Arial Narrow" w:cs="Times New Roman"/>
                <w:noProof/>
                <w:sz w:val="32"/>
              </w:rPr>
              <w:t>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,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идентификационный номер (VIN) </w:t>
            </w:r>
            <w:r w:rsidRPr="00037CDA">
              <w:rPr>
                <w:rFonts w:ascii="Arial Narrow" w:hAnsi="Arial Narrow" w:cs="Times New Roman"/>
                <w:noProof/>
                <w:sz w:val="32"/>
              </w:rPr>
              <w:t>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,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свидетельство о регистрации № </w:t>
            </w:r>
            <w:r w:rsidRPr="00037CDA">
              <w:rPr>
                <w:rFonts w:ascii="Arial Narrow" w:hAnsi="Arial Narrow" w:cs="Times New Roman"/>
                <w:noProof/>
                <w:sz w:val="32"/>
              </w:rPr>
              <w:t>___________________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 дата выдачи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="00DE4216">
              <w:rPr>
                <w:rFonts w:ascii="Arial Narrow" w:hAnsi="Arial Narrow" w:cs="Times New Roman"/>
                <w:noProof/>
                <w:sz w:val="32"/>
              </w:rPr>
              <w:t>___________________</w:t>
            </w:r>
            <w:r w:rsidRPr="00037CDA">
              <w:rPr>
                <w:rFonts w:ascii="Arial Narrow" w:hAnsi="Arial Narrow" w:cs="Times New Roman"/>
                <w:noProof/>
                <w:sz w:val="32"/>
              </w:rPr>
              <w:t>___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>г.,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орган, выдавший свидетельство </w:t>
            </w:r>
            <w:r w:rsidRPr="00037CDA">
              <w:rPr>
                <w:rFonts w:ascii="Arial Narrow" w:hAnsi="Arial Narrow" w:cs="Times New Roman"/>
                <w:noProof/>
                <w:sz w:val="32"/>
              </w:rPr>
              <w:t>_____________</w:t>
            </w:r>
            <w:r w:rsidR="00DE4216">
              <w:rPr>
                <w:rFonts w:ascii="Arial Narrow" w:hAnsi="Arial Narrow" w:cs="Times New Roman"/>
                <w:noProof/>
                <w:sz w:val="32"/>
              </w:rPr>
              <w:t>_______________________________</w:t>
            </w:r>
            <w:r w:rsidRPr="00037CDA">
              <w:rPr>
                <w:rFonts w:ascii="Arial Narrow" w:hAnsi="Arial Narrow" w:cs="Times New Roman"/>
                <w:noProof/>
                <w:sz w:val="32"/>
              </w:rPr>
              <w:t>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037CDA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ПТС серия </w:t>
            </w:r>
            <w:r w:rsidRPr="00037CDA">
              <w:rPr>
                <w:rFonts w:ascii="Arial Narrow" w:hAnsi="Arial Narrow" w:cs="Times New Roman"/>
                <w:noProof/>
                <w:sz w:val="32"/>
              </w:rPr>
              <w:t>_______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 № </w:t>
            </w:r>
            <w:r w:rsidRPr="00037CDA">
              <w:rPr>
                <w:rFonts w:ascii="Arial Narrow" w:hAnsi="Arial Narrow" w:cs="Times New Roman"/>
                <w:noProof/>
                <w:sz w:val="32"/>
              </w:rPr>
              <w:t>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>,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 дата выдачи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037CDA">
              <w:rPr>
                <w:rFonts w:ascii="Arial Narrow" w:hAnsi="Arial Narrow" w:cs="Times New Roman"/>
                <w:noProof/>
                <w:sz w:val="32"/>
              </w:rPr>
              <w:t>_______________________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>г.,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орган, выдавший ПТС </w:t>
            </w:r>
            <w:r w:rsidRPr="00037CDA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 ,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>
              <w:rPr>
                <w:rFonts w:ascii="Arial Narrow" w:hAnsi="Arial Narrow" w:cs="Times New Roman"/>
                <w:noProof/>
                <w:sz w:val="22"/>
              </w:rPr>
              <w:br/>
            </w:r>
            <w:r w:rsidRPr="00037CDA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</w:p>
          <w:p w14:paraId="54FCE584" w14:textId="77777777" w:rsidR="00037CDA" w:rsidRPr="007135E3" w:rsidRDefault="005E2996" w:rsidP="00EE7166">
            <w:pPr>
              <w:spacing w:line="240" w:lineRule="auto"/>
              <w:ind w:firstLine="0"/>
              <w:rPr>
                <w:rFonts w:ascii="Arial Narrow" w:hAnsi="Arial Narrow" w:cs="Times New Roman"/>
                <w:sz w:val="22"/>
              </w:rPr>
            </w:pPr>
            <w:r w:rsidRPr="005E2996">
              <w:rPr>
                <w:rFonts w:ascii="Arial Narrow" w:hAnsi="Arial Narrow" w:cs="Times New Roman"/>
                <w:noProof/>
                <w:sz w:val="22"/>
              </w:rPr>
              <w:t xml:space="preserve">следить за техническим состоянием указанного автомобиля, производить необходимый ремонт, с правом прохождения государственного технического осмотра и инструментального контроля, заключения договора страхования, внесения в него изменений, внесения в страховой полис иных лиц, допущенных к управлению транспортным средством, расторжения договора страхования и получения денежных средств при его расторжении, получения страхового возмещения, снятия транспортного средства с учета </w:t>
            </w:r>
            <w:r w:rsidR="00F95D5B">
              <w:rPr>
                <w:rFonts w:ascii="Arial Narrow" w:hAnsi="Arial Narrow" w:cs="Times New Roman"/>
                <w:noProof/>
                <w:sz w:val="22"/>
              </w:rPr>
              <w:t xml:space="preserve">и </w:t>
            </w:r>
            <w:r w:rsidR="00F95D5B" w:rsidRPr="005E2996">
              <w:rPr>
                <w:rFonts w:ascii="Arial Narrow" w:hAnsi="Arial Narrow" w:cs="Times New Roman"/>
                <w:noProof/>
                <w:sz w:val="22"/>
              </w:rPr>
              <w:t xml:space="preserve">постановки на учет </w:t>
            </w:r>
            <w:r w:rsidRPr="005E2996">
              <w:rPr>
                <w:rFonts w:ascii="Arial Narrow" w:hAnsi="Arial Narrow" w:cs="Times New Roman"/>
                <w:noProof/>
                <w:sz w:val="22"/>
              </w:rPr>
              <w:t>в ГИБДД, и получения государственных регистрационных знаков, замены номерных узлов и агрегатов, внесения изменений в учетные данные и регистрационные документы (свидетельство о регистрации ТC, паспорт ТC), получения дубликатов регистрационных документов, сдачи в аренду и получения арендной платы, утилизации транспортного средства и получения справок на высвободившиеся номерные агрегаты</w:t>
            </w:r>
            <w:r w:rsidR="00D50093">
              <w:rPr>
                <w:rFonts w:ascii="Arial Narrow" w:hAnsi="Arial Narrow" w:cs="Times New Roman"/>
                <w:noProof/>
                <w:sz w:val="22"/>
              </w:rPr>
              <w:t>;</w:t>
            </w:r>
            <w:r>
              <w:t xml:space="preserve"> </w:t>
            </w:r>
            <w:r w:rsidRPr="005E2996">
              <w:rPr>
                <w:rFonts w:ascii="Arial Narrow" w:hAnsi="Arial Narrow" w:cs="Times New Roman"/>
                <w:noProof/>
                <w:sz w:val="22"/>
              </w:rPr>
              <w:t>быть моим полномочны</w:t>
            </w:r>
            <w:r w:rsidR="00D50093">
              <w:rPr>
                <w:rFonts w:ascii="Arial Narrow" w:hAnsi="Arial Narrow" w:cs="Times New Roman"/>
                <w:noProof/>
                <w:sz w:val="22"/>
              </w:rPr>
              <w:t>м</w:t>
            </w:r>
            <w:r w:rsidRPr="005E2996">
              <w:rPr>
                <w:rFonts w:ascii="Arial Narrow" w:hAnsi="Arial Narrow" w:cs="Times New Roman"/>
                <w:noProof/>
                <w:sz w:val="22"/>
              </w:rPr>
              <w:t xml:space="preserve"> представителем со всеми правами по всем вопр</w:t>
            </w:r>
            <w:r w:rsidR="00D50093">
              <w:rPr>
                <w:rFonts w:ascii="Arial Narrow" w:hAnsi="Arial Narrow" w:cs="Times New Roman"/>
                <w:noProof/>
                <w:sz w:val="22"/>
              </w:rPr>
              <w:t>о</w:t>
            </w:r>
            <w:r w:rsidRPr="005E2996">
              <w:rPr>
                <w:rFonts w:ascii="Arial Narrow" w:hAnsi="Arial Narrow" w:cs="Times New Roman"/>
                <w:noProof/>
                <w:sz w:val="22"/>
              </w:rPr>
              <w:t>сам, связанным с указаным автомобилем, в страховых компаниях, судах и группе разбора и любых других организациях, учреждениях и предприят</w:t>
            </w:r>
            <w:r w:rsidR="00D50093">
              <w:rPr>
                <w:rFonts w:ascii="Arial Narrow" w:hAnsi="Arial Narrow" w:cs="Times New Roman"/>
                <w:noProof/>
                <w:sz w:val="22"/>
              </w:rPr>
              <w:t>ия</w:t>
            </w:r>
            <w:r w:rsidRPr="005E2996">
              <w:rPr>
                <w:rFonts w:ascii="Arial Narrow" w:hAnsi="Arial Narrow" w:cs="Times New Roman"/>
                <w:noProof/>
                <w:sz w:val="22"/>
              </w:rPr>
              <w:t xml:space="preserve">х, с правом получения возмещаемого ущерба от третьих лиц, c правом возмещения ущерба третьим лицам, уплачивать необходимые пошлины и сборы; забирать вышеуказанный автомобиль на штрафных стоянках; вывозить вышеуказанный автомобиль за рубеж и ввозить его из-за рубежа; для чего предоставляю ему право расписываться за </w:t>
            </w:r>
            <w:r w:rsidRPr="005E2996">
              <w:rPr>
                <w:rFonts w:ascii="Arial Narrow" w:hAnsi="Arial Narrow" w:cs="Times New Roman"/>
                <w:noProof/>
                <w:sz w:val="22"/>
              </w:rPr>
              <w:lastRenderedPageBreak/>
              <w:t>меня и совершать все действия и формальности, связанные с выполнением этих поручений.</w:t>
            </w:r>
          </w:p>
        </w:tc>
      </w:tr>
    </w:tbl>
    <w:p w14:paraId="17281775" w14:textId="77777777" w:rsidR="00037CDA" w:rsidRPr="00AB6FA2" w:rsidRDefault="00037CDA">
      <w:pPr>
        <w:rPr>
          <w:sz w:val="2"/>
          <w:szCs w:val="2"/>
        </w:rPr>
      </w:pP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037CDA" w14:paraId="4EB8BED8" w14:textId="77777777" w:rsidTr="00B87612">
        <w:trPr>
          <w:cantSplit/>
          <w:trHeight w:val="426"/>
        </w:trPr>
        <w:tc>
          <w:tcPr>
            <w:tcW w:w="10207" w:type="dxa"/>
            <w:vAlign w:val="center"/>
          </w:tcPr>
          <w:p w14:paraId="7818A2D1" w14:textId="77777777" w:rsidR="00037CDA" w:rsidRPr="00FF7B95" w:rsidRDefault="00037CDA" w:rsidP="006B785F">
            <w:pPr>
              <w:spacing w:before="120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br w:type="page"/>
            </w:r>
            <w:r w:rsidRPr="00FF7B95">
              <w:rPr>
                <w:rFonts w:ascii="Arial Narrow" w:hAnsi="Arial Narrow"/>
                <w:sz w:val="26"/>
                <w:szCs w:val="26"/>
              </w:rPr>
              <w:t>Доверенность выдана сроком на (</w:t>
            </w:r>
            <w:r w:rsidRPr="001F7938">
              <w:rPr>
                <w:rFonts w:ascii="Arial Narrow" w:hAnsi="Arial Narrow"/>
                <w:b/>
                <w:sz w:val="26"/>
                <w:szCs w:val="26"/>
              </w:rPr>
              <w:t>срок прописью</w:t>
            </w:r>
            <w:r w:rsidRPr="00FF7B95">
              <w:rPr>
                <w:rFonts w:ascii="Arial Narrow" w:hAnsi="Arial Narrow"/>
                <w:sz w:val="26"/>
                <w:szCs w:val="26"/>
              </w:rPr>
              <w:t>):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</w:t>
            </w:r>
            <w:r w:rsidR="00DE4216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____.</w:t>
            </w:r>
          </w:p>
          <w:p w14:paraId="642B186C" w14:textId="77777777" w:rsidR="00037CDA" w:rsidRPr="00FF7B95" w:rsidRDefault="00037CDA" w:rsidP="006B785F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Полномочия по данной доверенности ____</w:t>
            </w:r>
            <w:r>
              <w:rPr>
                <w:rFonts w:ascii="Arial Narrow" w:hAnsi="Arial Narrow"/>
                <w:sz w:val="26"/>
                <w:szCs w:val="26"/>
              </w:rPr>
              <w:t xml:space="preserve"> могут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быть передоверены другим лицам. </w:t>
            </w:r>
          </w:p>
          <w:p w14:paraId="6454C1AC" w14:textId="77777777" w:rsidR="00037CDA" w:rsidRPr="00FF7B95" w:rsidRDefault="00037CDA" w:rsidP="00F02BF4">
            <w:pPr>
              <w:spacing w:line="240" w:lineRule="auto"/>
              <w:ind w:left="2835" w:right="5102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(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«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НЕ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» ИЛИ ПРОЧЕРК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)</w:t>
            </w:r>
          </w:p>
          <w:p w14:paraId="2296C68B" w14:textId="77777777" w:rsidR="00037CDA" w:rsidRDefault="00037CDA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0D4B7AEC" w14:textId="77777777" w:rsidR="00037CDA" w:rsidRDefault="00037CDA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23B75A98" w14:textId="77777777" w:rsidR="00037CDA" w:rsidRPr="00FF7B95" w:rsidRDefault="00037CDA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(Ф.И.О) ________________________________________________________________ _____________</w:t>
            </w:r>
          </w:p>
          <w:p w14:paraId="4C1B4F29" w14:textId="77777777" w:rsidR="00037CDA" w:rsidRPr="004F7E55" w:rsidRDefault="00037CDA" w:rsidP="00F02BF4">
            <w:pPr>
              <w:spacing w:line="240" w:lineRule="auto"/>
              <w:ind w:left="8505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  <w:vertAlign w:val="subscript"/>
              </w:rPr>
              <w:t>(подпись)</w:t>
            </w:r>
          </w:p>
        </w:tc>
      </w:tr>
    </w:tbl>
    <w:p w14:paraId="207E5457" w14:textId="77777777" w:rsidR="00037CDA" w:rsidRDefault="00037CDA" w:rsidP="00F02BF4">
      <w:pPr>
        <w:spacing w:line="240" w:lineRule="auto"/>
        <w:ind w:left="8931" w:firstLine="0"/>
        <w:rPr>
          <w:rFonts w:ascii="Arial Narrow" w:hAnsi="Arial Narrow"/>
          <w:sz w:val="26"/>
          <w:szCs w:val="26"/>
          <w:vertAlign w:val="subscript"/>
        </w:rPr>
      </w:pPr>
    </w:p>
    <w:tbl>
      <w:tblPr>
        <w:tblStyle w:val="1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306338" w14:paraId="120F8B0B" w14:textId="77777777" w:rsidTr="001901E9">
        <w:trPr>
          <w:cantSplit/>
        </w:trPr>
        <w:tc>
          <w:tcPr>
            <w:tcW w:w="10206" w:type="dxa"/>
          </w:tcPr>
          <w:p w14:paraId="2D178BB8" w14:textId="77777777" w:rsidR="00255E9D" w:rsidRDefault="00255E9D" w:rsidP="00255E9D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Греческая Республика, город Афины</w:t>
            </w:r>
          </w:p>
          <w:p w14:paraId="7B57E9CE" w14:textId="77777777" w:rsidR="00255E9D" w:rsidRDefault="00255E9D" w:rsidP="00255E9D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76B18D7A" w14:textId="73180228" w:rsidR="00255E9D" w:rsidRDefault="00255E9D" w:rsidP="00255E9D">
            <w:pPr>
              <w:spacing w:line="240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 две тысячи двадцать </w:t>
            </w:r>
            <w:r w:rsidR="00995578" w:rsidRPr="00995578">
              <w:rPr>
                <w:rFonts w:ascii="Arial Narrow" w:hAnsi="Arial Narrow"/>
                <w:sz w:val="26"/>
                <w:szCs w:val="26"/>
              </w:rPr>
              <w:t>пятого</w:t>
            </w:r>
            <w:r>
              <w:rPr>
                <w:rFonts w:ascii="Arial Narrow" w:hAnsi="Arial Narrow"/>
                <w:sz w:val="26"/>
                <w:szCs w:val="26"/>
              </w:rPr>
              <w:t xml:space="preserve"> года</w:t>
            </w:r>
          </w:p>
          <w:p w14:paraId="148D7516" w14:textId="77777777" w:rsidR="00255E9D" w:rsidRDefault="00255E9D" w:rsidP="00255E9D">
            <w:pPr>
              <w:spacing w:line="240" w:lineRule="auto"/>
              <w:ind w:firstLine="0"/>
              <w:rPr>
                <w:rFonts w:ascii="Arial Narrow" w:hAnsi="Arial Narrow"/>
                <w:sz w:val="16"/>
                <w:szCs w:val="16"/>
              </w:rPr>
            </w:pPr>
          </w:p>
          <w:p w14:paraId="11D198E6" w14:textId="77777777" w:rsidR="00255E9D" w:rsidRDefault="00255E9D" w:rsidP="00255E9D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Настоящая доверенность удостоверена мной,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КЕМ - МНОЮ"/>
                <w:tag w:val="КЕМ-МНОБ"/>
                <w:id w:val="160980653"/>
                <w:placeholder>
                  <w:docPart w:val="4670F70633CE4E1DAC3A73BCA27F2B58"/>
                </w:placeholder>
                <w:dropDownList>
                  <w:listItem w:displayText="__________________________________________" w:value="__________________________________________"/>
                  <w:listItem w:displayText="Рыковым Алексеем Николаевичем, старшим советником " w:value="Рыковым Алексеем Николаевичем, старшим советником "/>
                  <w:listItem w:displayText="Кацнельсоном Алексеем Олеговичем, первым секретарем " w:value="Кацнельсоном Алексеем Олеговичем, первым секретарем "/>
                  <w:listItem w:displayText="Кирдяшкиным Андреем Андреевичем, первым секретарем " w:value="Кирдяшкиным Андреем Андреевичем, первым секретарем "/>
                  <w:listItem w:displayText="Извариным Кириллом Александровичем, третьим секретарем" w:value="Извариным Кириллом Александровичем, третьим секретарем"/>
                  <w:listItem w:displayText="Камневым Иваном Михайловичем, третьим секретарем" w:value="Камневым Иваном Михайловичем, третьим секретарем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>__________________________________________</w:t>
                </w:r>
              </w:sdtContent>
            </w:sdt>
            <w:r>
              <w:rPr>
                <w:rFonts w:ascii="Arial Narrow" w:hAnsi="Arial Narrow"/>
                <w:sz w:val="26"/>
                <w:szCs w:val="26"/>
              </w:rPr>
              <w:t xml:space="preserve"> Посольства Российской Федерации в Греческой Республике. </w:t>
            </w:r>
          </w:p>
          <w:p w14:paraId="30E3631B" w14:textId="77777777" w:rsidR="00255E9D" w:rsidRDefault="00255E9D" w:rsidP="00255E9D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Содержание доверенности соответствует волеизъявлению заявителя.</w:t>
            </w:r>
          </w:p>
          <w:p w14:paraId="1E5DDB73" w14:textId="77777777" w:rsidR="00255E9D" w:rsidRDefault="00255E9D" w:rsidP="00255E9D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Доверенность подписана в моем присутствии.</w:t>
            </w:r>
          </w:p>
          <w:p w14:paraId="11B8A00D" w14:textId="77777777" w:rsidR="00255E9D" w:rsidRDefault="00255E9D" w:rsidP="00255E9D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Личность заявителя установлена, дееспособность проверена.</w:t>
            </w:r>
          </w:p>
          <w:p w14:paraId="72E0BAF5" w14:textId="77777777" w:rsidR="00255E9D" w:rsidRDefault="00255E9D" w:rsidP="00255E9D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32713799" w14:textId="77777777" w:rsidR="00255E9D" w:rsidRDefault="00255E9D" w:rsidP="00255E9D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Зарегистрировано в реестре № _________</w:t>
            </w:r>
          </w:p>
          <w:p w14:paraId="3C6EC651" w14:textId="77777777" w:rsidR="00255E9D" w:rsidRDefault="00255E9D" w:rsidP="00255E9D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00BAF42F" w14:textId="77777777" w:rsidR="00255E9D" w:rsidRDefault="00255E9D" w:rsidP="00255E9D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Взыскан консульский сбор (по тарифу): __________евро _______ центов.</w:t>
            </w:r>
          </w:p>
          <w:p w14:paraId="1F3671FD" w14:textId="77777777" w:rsidR="00255E9D" w:rsidRDefault="00255E9D" w:rsidP="00255E9D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06BFB242" w14:textId="77777777" w:rsidR="00255E9D" w:rsidRDefault="00255E9D" w:rsidP="00255E9D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Уплачены сборы в счёт возмещения фактических расходов: _______.</w:t>
            </w:r>
          </w:p>
          <w:p w14:paraId="03264790" w14:textId="77777777" w:rsidR="00255E9D" w:rsidRDefault="00255E9D" w:rsidP="00255E9D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0BA9F458" w14:textId="6E941645" w:rsidR="00306338" w:rsidRDefault="00255E9D" w:rsidP="00255E9D">
            <w:pPr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             МП    ____________________________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Ф.И.О."/>
                <w:tag w:val="Ф.И.О."/>
                <w:id w:val="-370689247"/>
                <w:placeholder>
                  <w:docPart w:val="34B063517E3945AEA197E907A917CBE7"/>
                </w:placeholder>
                <w:dropDownList>
                  <w:listItem w:displayText="______________________________   " w:value="______________________________   "/>
                  <w:listItem w:displayText="А.Н. РЫКОВ" w:value="А.Н. РЫКОВ"/>
                  <w:listItem w:displayText="А.О. КАЦНЕЛЬСОН " w:value="А.О. КАЦНЕЛЬСОН "/>
                  <w:listItem w:displayText="А.А. КИРДЯШКИН " w:value="А.А. КИРДЯШКИН "/>
                  <w:listItem w:displayText="К.А. ИЗВАРИН " w:value="К.А. ИЗВАРИН "/>
                  <w:listItem w:displayText="И.М. КАМНЕВ" w:value="И.М. КАМНЕВ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 xml:space="preserve">______________________________   </w:t>
                </w:r>
              </w:sdtContent>
            </w:sdt>
          </w:p>
        </w:tc>
      </w:tr>
    </w:tbl>
    <w:p w14:paraId="7955EBE0" w14:textId="77777777" w:rsidR="00037CDA" w:rsidRPr="00966DB7" w:rsidRDefault="00037CDA" w:rsidP="00966DB7">
      <w:pPr>
        <w:spacing w:line="240" w:lineRule="auto"/>
        <w:ind w:firstLine="0"/>
        <w:rPr>
          <w:rFonts w:ascii="Arial Narrow" w:hAnsi="Arial Narrow" w:cs="Times New Roman"/>
          <w:b/>
          <w:sz w:val="22"/>
        </w:rPr>
      </w:pPr>
    </w:p>
    <w:sectPr w:rsidR="00037CDA" w:rsidRPr="00966DB7" w:rsidSect="00037CDA">
      <w:headerReference w:type="first" r:id="rId8"/>
      <w:footerReference w:type="first" r:id="rId9"/>
      <w:type w:val="continuous"/>
      <w:pgSz w:w="11906" w:h="16838" w:code="9"/>
      <w:pgMar w:top="567" w:right="567" w:bottom="284" w:left="1134" w:header="284" w:footer="44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1B4885" w14:textId="77777777" w:rsidR="007C0EE2" w:rsidRDefault="007C0EE2" w:rsidP="00B72228">
      <w:pPr>
        <w:spacing w:line="240" w:lineRule="auto"/>
      </w:pPr>
      <w:r>
        <w:separator/>
      </w:r>
    </w:p>
  </w:endnote>
  <w:endnote w:type="continuationSeparator" w:id="0">
    <w:p w14:paraId="6E8C45B0" w14:textId="77777777" w:rsidR="007C0EE2" w:rsidRDefault="007C0EE2" w:rsidP="00B722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A2730E" w14:textId="77777777" w:rsidR="00724011" w:rsidRPr="00DC0F73" w:rsidRDefault="00724011" w:rsidP="0016338C">
    <w:pPr>
      <w:pStyle w:val="a5"/>
      <w:shd w:val="clear" w:color="auto" w:fill="FFFFFF" w:themeFill="background1"/>
      <w:jc w:val="right"/>
      <w:rPr>
        <w:color w:val="000000" w:themeColor="text1"/>
        <w:sz w:val="16"/>
        <w:szCs w:val="16"/>
      </w:rPr>
    </w:pPr>
    <w:r w:rsidRPr="00DC0F73">
      <w:rPr>
        <w:rFonts w:ascii="Arial Narrow" w:hAnsi="Arial Narrow"/>
        <w:color w:val="000000" w:themeColor="text1"/>
        <w:sz w:val="16"/>
        <w:szCs w:val="16"/>
      </w:rPr>
      <w:t xml:space="preserve">ДОВЕРЕННОСТЬ </w:t>
    </w:r>
    <w:r w:rsidR="00CC10C4" w:rsidRPr="00CD5C19">
      <w:rPr>
        <w:rFonts w:ascii="Arial Narrow" w:hAnsi="Arial Narrow"/>
        <w:noProof/>
        <w:color w:val="000000" w:themeColor="text1"/>
        <w:sz w:val="16"/>
        <w:szCs w:val="16"/>
      </w:rPr>
      <w:t>НА РАСПОРЯЖЕНИЕ АВТОМОБИЛЕМ БЕЗ ПРОДАЖИ</w:t>
    </w:r>
    <w:r w:rsidRPr="00DC0F73">
      <w:rPr>
        <w:rFonts w:ascii="Arial Narrow" w:hAnsi="Arial Narrow"/>
        <w:color w:val="000000" w:themeColor="text1"/>
        <w:sz w:val="16"/>
        <w:szCs w:val="16"/>
      </w:rPr>
      <w:t xml:space="preserve"> ФОРМА № </w:t>
    </w:r>
    <w:r w:rsidR="00CC10C4" w:rsidRPr="00CD5C19">
      <w:rPr>
        <w:rFonts w:ascii="Arial Narrow" w:hAnsi="Arial Narrow"/>
        <w:noProof/>
        <w:color w:val="000000" w:themeColor="text1"/>
        <w:sz w:val="16"/>
        <w:szCs w:val="16"/>
      </w:rPr>
      <w:t>12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5CCA0B" w14:textId="77777777" w:rsidR="007C0EE2" w:rsidRDefault="007C0EE2" w:rsidP="00B72228">
      <w:pPr>
        <w:spacing w:line="240" w:lineRule="auto"/>
      </w:pPr>
      <w:r>
        <w:separator/>
      </w:r>
    </w:p>
  </w:footnote>
  <w:footnote w:type="continuationSeparator" w:id="0">
    <w:p w14:paraId="452BBB42" w14:textId="77777777" w:rsidR="007C0EE2" w:rsidRDefault="007C0EE2" w:rsidP="00B722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3DD9E2" w14:textId="77777777" w:rsidR="00724011" w:rsidRPr="00F02BF4" w:rsidRDefault="00724011" w:rsidP="00F02BF4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E371FC"/>
    <w:multiLevelType w:val="hybridMultilevel"/>
    <w:tmpl w:val="6734C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95173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mirrorMargins/>
  <w:attachedTemplate r:id="rId1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38D"/>
    <w:rsid w:val="00037CDA"/>
    <w:rsid w:val="0004070C"/>
    <w:rsid w:val="00045346"/>
    <w:rsid w:val="00053012"/>
    <w:rsid w:val="000701B6"/>
    <w:rsid w:val="000707CF"/>
    <w:rsid w:val="00070DB2"/>
    <w:rsid w:val="00093CD1"/>
    <w:rsid w:val="000A1D29"/>
    <w:rsid w:val="000A60F7"/>
    <w:rsid w:val="000B7242"/>
    <w:rsid w:val="000E34D7"/>
    <w:rsid w:val="000E5AC4"/>
    <w:rsid w:val="000F4583"/>
    <w:rsid w:val="0011586B"/>
    <w:rsid w:val="00146180"/>
    <w:rsid w:val="0016338C"/>
    <w:rsid w:val="00164B43"/>
    <w:rsid w:val="00167D3D"/>
    <w:rsid w:val="001C65E1"/>
    <w:rsid w:val="001F7938"/>
    <w:rsid w:val="0022122D"/>
    <w:rsid w:val="00255849"/>
    <w:rsid w:val="00255E9D"/>
    <w:rsid w:val="00306338"/>
    <w:rsid w:val="00307AB7"/>
    <w:rsid w:val="00316CDB"/>
    <w:rsid w:val="00316D6E"/>
    <w:rsid w:val="0032458A"/>
    <w:rsid w:val="00334763"/>
    <w:rsid w:val="003403C2"/>
    <w:rsid w:val="00341897"/>
    <w:rsid w:val="003777FC"/>
    <w:rsid w:val="0038430B"/>
    <w:rsid w:val="003A49C5"/>
    <w:rsid w:val="003A797D"/>
    <w:rsid w:val="003A7F24"/>
    <w:rsid w:val="003C2445"/>
    <w:rsid w:val="003D4A9A"/>
    <w:rsid w:val="00461D32"/>
    <w:rsid w:val="00467143"/>
    <w:rsid w:val="00484636"/>
    <w:rsid w:val="004D3061"/>
    <w:rsid w:val="004E0853"/>
    <w:rsid w:val="004F0910"/>
    <w:rsid w:val="00501C37"/>
    <w:rsid w:val="00535B34"/>
    <w:rsid w:val="00574833"/>
    <w:rsid w:val="005840EA"/>
    <w:rsid w:val="005E103A"/>
    <w:rsid w:val="005E138D"/>
    <w:rsid w:val="005E2996"/>
    <w:rsid w:val="00615C96"/>
    <w:rsid w:val="0063674D"/>
    <w:rsid w:val="0064066B"/>
    <w:rsid w:val="00643621"/>
    <w:rsid w:val="0064474D"/>
    <w:rsid w:val="006450A9"/>
    <w:rsid w:val="00666C3E"/>
    <w:rsid w:val="00672C59"/>
    <w:rsid w:val="006A3E39"/>
    <w:rsid w:val="006A6AEF"/>
    <w:rsid w:val="006B785F"/>
    <w:rsid w:val="006F021D"/>
    <w:rsid w:val="0070029B"/>
    <w:rsid w:val="007053E8"/>
    <w:rsid w:val="00712185"/>
    <w:rsid w:val="007135E3"/>
    <w:rsid w:val="00724011"/>
    <w:rsid w:val="0073071F"/>
    <w:rsid w:val="00733A99"/>
    <w:rsid w:val="00734633"/>
    <w:rsid w:val="00734EC7"/>
    <w:rsid w:val="007958C7"/>
    <w:rsid w:val="007C0EE2"/>
    <w:rsid w:val="007C6DE4"/>
    <w:rsid w:val="007E1671"/>
    <w:rsid w:val="007E1C84"/>
    <w:rsid w:val="007E47D6"/>
    <w:rsid w:val="0081645E"/>
    <w:rsid w:val="0086022F"/>
    <w:rsid w:val="008A1A02"/>
    <w:rsid w:val="008A5A3A"/>
    <w:rsid w:val="008F4616"/>
    <w:rsid w:val="00904B32"/>
    <w:rsid w:val="00921C1D"/>
    <w:rsid w:val="009500C1"/>
    <w:rsid w:val="00966DB7"/>
    <w:rsid w:val="00970F3E"/>
    <w:rsid w:val="00994107"/>
    <w:rsid w:val="00995578"/>
    <w:rsid w:val="009D02DC"/>
    <w:rsid w:val="009F22B6"/>
    <w:rsid w:val="00A0332E"/>
    <w:rsid w:val="00A06B57"/>
    <w:rsid w:val="00A30917"/>
    <w:rsid w:val="00A85205"/>
    <w:rsid w:val="00A866A0"/>
    <w:rsid w:val="00A87B1D"/>
    <w:rsid w:val="00AB0C7E"/>
    <w:rsid w:val="00AB3077"/>
    <w:rsid w:val="00AB6FA2"/>
    <w:rsid w:val="00AC446B"/>
    <w:rsid w:val="00AF471F"/>
    <w:rsid w:val="00B22F7E"/>
    <w:rsid w:val="00B25606"/>
    <w:rsid w:val="00B40398"/>
    <w:rsid w:val="00B50A75"/>
    <w:rsid w:val="00B50C8A"/>
    <w:rsid w:val="00B60422"/>
    <w:rsid w:val="00B72228"/>
    <w:rsid w:val="00B87612"/>
    <w:rsid w:val="00BC746B"/>
    <w:rsid w:val="00BF2D57"/>
    <w:rsid w:val="00BF3F8C"/>
    <w:rsid w:val="00C03A64"/>
    <w:rsid w:val="00C211CD"/>
    <w:rsid w:val="00C27944"/>
    <w:rsid w:val="00C34B2E"/>
    <w:rsid w:val="00C53286"/>
    <w:rsid w:val="00C608EA"/>
    <w:rsid w:val="00C717F6"/>
    <w:rsid w:val="00C756D3"/>
    <w:rsid w:val="00C956D9"/>
    <w:rsid w:val="00CB7145"/>
    <w:rsid w:val="00CC10C4"/>
    <w:rsid w:val="00CC1F26"/>
    <w:rsid w:val="00CD4F89"/>
    <w:rsid w:val="00CE4117"/>
    <w:rsid w:val="00D033D4"/>
    <w:rsid w:val="00D07F43"/>
    <w:rsid w:val="00D27EE8"/>
    <w:rsid w:val="00D50093"/>
    <w:rsid w:val="00D75AD9"/>
    <w:rsid w:val="00D93751"/>
    <w:rsid w:val="00D96B82"/>
    <w:rsid w:val="00DC0EFD"/>
    <w:rsid w:val="00DC0F73"/>
    <w:rsid w:val="00DE4216"/>
    <w:rsid w:val="00E26B76"/>
    <w:rsid w:val="00E812F6"/>
    <w:rsid w:val="00EE7166"/>
    <w:rsid w:val="00F02BF4"/>
    <w:rsid w:val="00F22277"/>
    <w:rsid w:val="00F67780"/>
    <w:rsid w:val="00F853FD"/>
    <w:rsid w:val="00F95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D0ECEF"/>
  <w15:docId w15:val="{02036954-E6CB-4B3F-B29D-6C10D1CAB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228"/>
    <w:pPr>
      <w:widowControl w:val="0"/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222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2228"/>
    <w:rPr>
      <w:rFonts w:ascii="Times New Roman" w:hAnsi="Times New Roman"/>
      <w:sz w:val="28"/>
    </w:rPr>
  </w:style>
  <w:style w:type="table" w:styleId="a7">
    <w:name w:val="Table Grid"/>
    <w:basedOn w:val="a1"/>
    <w:uiPriority w:val="39"/>
    <w:rsid w:val="007002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4066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066B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F471F"/>
    <w:pPr>
      <w:ind w:left="720"/>
      <w:contextualSpacing/>
    </w:pPr>
  </w:style>
  <w:style w:type="paragraph" w:styleId="ab">
    <w:name w:val="endnote text"/>
    <w:basedOn w:val="a"/>
    <w:link w:val="ac"/>
    <w:rsid w:val="00F02BF4"/>
    <w:pPr>
      <w:widowControl/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F02B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F02BF4"/>
    <w:rPr>
      <w:vertAlign w:val="superscript"/>
    </w:rPr>
  </w:style>
  <w:style w:type="table" w:customStyle="1" w:styleId="1">
    <w:name w:val="Сетка таблицы1"/>
    <w:basedOn w:val="a1"/>
    <w:next w:val="a7"/>
    <w:uiPriority w:val="39"/>
    <w:rsid w:val="003063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953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esktop\&#1044;&#1054;&#1042;&#1045;&#1056;&#1045;&#1053;&#1053;&#1054;&#1057;&#1058;&#1048;%202022%20&#1064;&#1040;&#1041;&#1051;&#1054;&#1053;&#1067;\&#1044;&#1054;&#1042;&#1045;&#1056;&#1045;&#1053;&#1053;&#1054;&#1057;&#1058;&#1068;%20&#1060;&#1054;&#1056;&#1052;&#1040;%2012%20&#1053;&#1040;%20&#1056;&#1040;&#1057;&#1055;&#1054;&#1056;&#1071;&#1046;&#1045;&#1053;&#1048;&#1045;%20&#1040;&#1042;&#1058;&#1054;&#1052;&#1054;&#1041;&#1048;&#1051;&#1045;&#1052;%20&#1041;&#1045;&#1047;%20&#1055;&#1056;&#1054;&#1044;&#1040;&#1046;&#1048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4670F70633CE4E1DAC3A73BCA27F2B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16CB07-7789-486D-9F59-6038C5D5B031}"/>
      </w:docPartPr>
      <w:docPartBody>
        <w:p w:rsidR="00EF3C19" w:rsidRDefault="00EF3C19" w:rsidP="00EF3C19">
          <w:pPr>
            <w:pStyle w:val="4670F70633CE4E1DAC3A73BCA27F2B58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34B063517E3945AEA197E907A917CBE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D483E55-F507-43B0-B144-980FF912811F}"/>
      </w:docPartPr>
      <w:docPartBody>
        <w:p w:rsidR="00EF3C19" w:rsidRDefault="00EF3C19" w:rsidP="00EF3C19">
          <w:pPr>
            <w:pStyle w:val="34B063517E3945AEA197E907A917CBE7"/>
          </w:pPr>
          <w:r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7EF"/>
    <w:rsid w:val="000277EF"/>
    <w:rsid w:val="00733F1A"/>
    <w:rsid w:val="00734EC7"/>
    <w:rsid w:val="00827392"/>
    <w:rsid w:val="00B45C08"/>
    <w:rsid w:val="00CD4F89"/>
    <w:rsid w:val="00D3272F"/>
    <w:rsid w:val="00DA3675"/>
    <w:rsid w:val="00EF3C19"/>
    <w:rsid w:val="00F16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3C19"/>
  </w:style>
  <w:style w:type="paragraph" w:customStyle="1" w:styleId="4670F70633CE4E1DAC3A73BCA27F2B58">
    <w:name w:val="4670F70633CE4E1DAC3A73BCA27F2B58"/>
    <w:rsid w:val="00EF3C19"/>
    <w:rPr>
      <w:kern w:val="2"/>
      <w14:ligatures w14:val="standardContextual"/>
    </w:rPr>
  </w:style>
  <w:style w:type="paragraph" w:customStyle="1" w:styleId="34B063517E3945AEA197E907A917CBE7">
    <w:name w:val="34B063517E3945AEA197E907A917CBE7"/>
    <w:rsid w:val="00EF3C1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1DC06-2492-4D40-AE2E-E2568401F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ДОВЕРЕННОСТЬ ФОРМА 12 НА РАСПОРЯЖЕНИЕ АВТОМОБИЛЕМ БЕЗ ПРОДАЖИ</Template>
  <TotalTime>3</TotalTime>
  <Pages>2</Pages>
  <Words>756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NOTARIAT</dc:creator>
  <cp:keywords/>
  <dc:description/>
  <cp:lastModifiedBy>NOTARIAT</cp:lastModifiedBy>
  <cp:revision>6</cp:revision>
  <cp:lastPrinted>2019-01-03T13:09:00Z</cp:lastPrinted>
  <dcterms:created xsi:type="dcterms:W3CDTF">2021-12-20T09:56:00Z</dcterms:created>
  <dcterms:modified xsi:type="dcterms:W3CDTF">2024-08-09T07:24:00Z</dcterms:modified>
</cp:coreProperties>
</file>